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>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Default="005E57B0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</w:t>
      </w:r>
      <w:r w:rsidR="007645CE">
        <w:rPr>
          <w:sz w:val="20"/>
          <w:szCs w:val="20"/>
          <w:u w:val="single"/>
        </w:rPr>
        <w:t>9</w:t>
      </w:r>
    </w:p>
    <w:p w:rsidR="00F90BEB" w:rsidRDefault="00F90BEB" w:rsidP="00C65554">
      <w:pPr>
        <w:jc w:val="center"/>
        <w:rPr>
          <w:sz w:val="20"/>
          <w:szCs w:val="20"/>
          <w:u w:val="single"/>
        </w:rPr>
      </w:pPr>
    </w:p>
    <w:p w:rsidR="00F90BEB" w:rsidRPr="00EC3C87" w:rsidRDefault="00F90BEB" w:rsidP="00C65554">
      <w:pPr>
        <w:jc w:val="center"/>
        <w:rPr>
          <w:sz w:val="20"/>
          <w:szCs w:val="20"/>
        </w:rPr>
      </w:pP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 xml:space="preserve">2 </w:t>
      </w:r>
      <w:r w:rsidR="00DD6B86">
        <w:rPr>
          <w:sz w:val="20"/>
          <w:szCs w:val="20"/>
        </w:rPr>
        <w:t>0</w:t>
      </w:r>
      <w:r w:rsidR="00B82C8B">
        <w:rPr>
          <w:sz w:val="20"/>
          <w:szCs w:val="20"/>
        </w:rPr>
        <w:t>7</w:t>
      </w:r>
      <w:r w:rsidR="00DB165B">
        <w:rPr>
          <w:sz w:val="20"/>
          <w:szCs w:val="20"/>
        </w:rPr>
        <w:t xml:space="preserve"> World</w:t>
      </w:r>
      <w:r w:rsidR="00FB69C2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 I</w:t>
      </w:r>
      <w:r w:rsidR="005E57B0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82C8B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5E57B0">
        <w:rPr>
          <w:sz w:val="20"/>
          <w:szCs w:val="20"/>
        </w:rPr>
        <w:t>1</w:t>
      </w:r>
      <w:r w:rsidR="007645CE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DB165B" w:rsidRPr="003F70A0" w:rsidTr="00DD6B86">
        <w:tc>
          <w:tcPr>
            <w:tcW w:w="1682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DD6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7A6E0E" w:rsidRPr="00EC3C87" w:rsidRDefault="007A6E0E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F90BEB" w:rsidP="00B82C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82C8B">
              <w:rPr>
                <w:sz w:val="20"/>
                <w:szCs w:val="20"/>
              </w:rPr>
              <w:t>2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82C8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5E57B0">
              <w:rPr>
                <w:sz w:val="20"/>
                <w:szCs w:val="20"/>
              </w:rPr>
              <w:t xml:space="preserve">70% </w:t>
            </w:r>
            <w:r w:rsidR="0087404F">
              <w:rPr>
                <w:sz w:val="20"/>
                <w:szCs w:val="20"/>
              </w:rPr>
              <w:t xml:space="preserve">or higher on </w:t>
            </w:r>
            <w:r w:rsidR="0032412A">
              <w:rPr>
                <w:sz w:val="20"/>
                <w:szCs w:val="20"/>
              </w:rPr>
              <w:t xml:space="preserve">research </w:t>
            </w:r>
            <w:r w:rsidR="008D292D">
              <w:rPr>
                <w:sz w:val="20"/>
                <w:szCs w:val="20"/>
              </w:rPr>
              <w:t>analy</w:t>
            </w:r>
            <w:r w:rsidR="0032412A">
              <w:rPr>
                <w:sz w:val="20"/>
                <w:szCs w:val="20"/>
              </w:rPr>
              <w:t>sis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32412A">
              <w:rPr>
                <w:sz w:val="20"/>
                <w:szCs w:val="20"/>
              </w:rPr>
              <w:t xml:space="preserve"> on a rubric</w:t>
            </w:r>
            <w:r w:rsidR="0087404F">
              <w:rPr>
                <w:sz w:val="20"/>
                <w:szCs w:val="20"/>
              </w:rPr>
              <w:t>.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>Students were able to use the appropriate patterns or organizing information in writing their 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123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12317F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5E57B0">
              <w:rPr>
                <w:sz w:val="20"/>
                <w:szCs w:val="20"/>
              </w:rPr>
              <w:t>1</w:t>
            </w:r>
            <w:r w:rsidR="00F90BE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5A1809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>analy</w:t>
            </w:r>
            <w:r w:rsidR="005A1809">
              <w:rPr>
                <w:sz w:val="20"/>
                <w:szCs w:val="20"/>
              </w:rPr>
              <w:t>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5E57B0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A1809">
              <w:rPr>
                <w:sz w:val="20"/>
                <w:szCs w:val="20"/>
              </w:rPr>
              <w:t>research analysis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12317F">
              <w:rPr>
                <w:sz w:val="20"/>
                <w:szCs w:val="20"/>
              </w:rPr>
              <w:t>Spring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20</w:t>
            </w:r>
            <w:r w:rsidR="005E57B0">
              <w:rPr>
                <w:sz w:val="20"/>
                <w:szCs w:val="20"/>
              </w:rPr>
              <w:t>1</w:t>
            </w:r>
            <w:r w:rsidR="007645CE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B82C8B">
              <w:rPr>
                <w:sz w:val="20"/>
                <w:szCs w:val="20"/>
              </w:rPr>
              <w:t>95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5E57B0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D2934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analysis</w:t>
            </w:r>
            <w:r w:rsidR="00DB165B">
              <w:rPr>
                <w:sz w:val="20"/>
                <w:szCs w:val="20"/>
              </w:rPr>
              <w:t xml:space="preserve">, and 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B82C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82C8B">
              <w:rPr>
                <w:sz w:val="20"/>
                <w:szCs w:val="20"/>
              </w:rPr>
              <w:t>95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B82C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B82C8B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achieving </w:t>
            </w:r>
            <w:r w:rsidR="005E57B0">
              <w:rPr>
                <w:sz w:val="20"/>
                <w:szCs w:val="20"/>
              </w:rPr>
              <w:t>70%</w:t>
            </w:r>
            <w:r w:rsidR="0032412A">
              <w:rPr>
                <w:sz w:val="20"/>
                <w:szCs w:val="20"/>
              </w:rPr>
              <w:t xml:space="preserve"> or better </w:t>
            </w:r>
            <w:r w:rsidR="00DB165B">
              <w:rPr>
                <w:sz w:val="20"/>
                <w:szCs w:val="20"/>
              </w:rPr>
              <w:t>in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DB165B" w:rsidRPr="00EC3C87" w:rsidTr="00DD6B86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DD6B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15159"/>
    <w:rsid w:val="0012317F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5E57B0"/>
    <w:rsid w:val="0061683A"/>
    <w:rsid w:val="006510B5"/>
    <w:rsid w:val="00682298"/>
    <w:rsid w:val="006B79F3"/>
    <w:rsid w:val="006C729A"/>
    <w:rsid w:val="007115A8"/>
    <w:rsid w:val="007645CE"/>
    <w:rsid w:val="007A6E0E"/>
    <w:rsid w:val="007B7199"/>
    <w:rsid w:val="007D490A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2C8B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DD6B86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90BEB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7D309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4255BFBE</Template>
  <TotalTime>0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2021-05-07T13:30:00Z</dcterms:created>
  <dcterms:modified xsi:type="dcterms:W3CDTF">2021-05-07T13:30:00Z</dcterms:modified>
</cp:coreProperties>
</file>